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>ул.М.Джалиля</w:t>
      </w:r>
      <w:proofErr w:type="spellEnd"/>
      <w:r w:rsidR="00834848" w:rsidRPr="00834848">
        <w:rPr>
          <w:rFonts w:eastAsia="Arial"/>
          <w:b/>
          <w:kern w:val="3"/>
          <w:sz w:val="24"/>
          <w:szCs w:val="24"/>
          <w:lang w:eastAsia="zh-CN"/>
        </w:rPr>
        <w:t>, д.7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834848" w:rsidRDefault="0010435B" w:rsidP="00834848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161D1" w:rsidRPr="002161D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834848" w:rsidRPr="0083484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34848" w:rsidRPr="00834848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34848" w:rsidRPr="00834848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4848" w:rsidRPr="00834848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34848" w:rsidRPr="00834848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34848" w:rsidRPr="00834848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34848" w:rsidRPr="00834848">
        <w:rPr>
          <w:b/>
          <w:bCs/>
          <w:color w:val="000000"/>
          <w:kern w:val="3"/>
          <w:sz w:val="24"/>
          <w:szCs w:val="24"/>
          <w:lang w:eastAsia="zh-CN" w:bidi="hi-IN"/>
        </w:rPr>
        <w:t>67 531,48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34848" w:rsidRPr="00834848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61D1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4848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F8875-9FAC-4A00-AD36-415810DE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2024-06-18T12:30:00Z</dcterms:created>
  <dcterms:modified xsi:type="dcterms:W3CDTF">2024-07-01T10:24:00Z</dcterms:modified>
</cp:coreProperties>
</file>